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29B" w:rsidRDefault="0057129B" w:rsidP="0057129B">
      <w:pPr>
        <w:shd w:val="clear" w:color="auto" w:fill="FFFFFF"/>
        <w:tabs>
          <w:tab w:val="center" w:pos="5173"/>
          <w:tab w:val="left" w:pos="7680"/>
        </w:tabs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57129B" w:rsidRDefault="0057129B" w:rsidP="0057129B">
      <w:pPr>
        <w:shd w:val="clear" w:color="auto" w:fill="FFFFFF"/>
        <w:tabs>
          <w:tab w:val="center" w:pos="5173"/>
          <w:tab w:val="left" w:pos="768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6EE3" w:rsidRPr="00C20126" w:rsidRDefault="00116EE3" w:rsidP="0057129B">
      <w:pPr>
        <w:shd w:val="clear" w:color="auto" w:fill="FFFFFF"/>
        <w:tabs>
          <w:tab w:val="center" w:pos="5173"/>
          <w:tab w:val="left" w:pos="7680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20126">
        <w:rPr>
          <w:rFonts w:ascii="Times New Roman" w:hAnsi="Times New Roman"/>
          <w:b/>
          <w:bCs/>
          <w:sz w:val="28"/>
          <w:szCs w:val="28"/>
        </w:rPr>
        <w:t>СОВЕТ НАРОДНЫХ ДЕПУТАТОВ</w:t>
      </w:r>
    </w:p>
    <w:p w:rsidR="00116EE3" w:rsidRPr="00C20126" w:rsidRDefault="00CF1508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ДЕГТЯРЕНСКОГО </w:t>
      </w:r>
      <w:r w:rsidR="00116EE3" w:rsidRPr="00C20126"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116EE3" w:rsidRPr="00C20126" w:rsidRDefault="00116EE3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20126">
        <w:rPr>
          <w:rFonts w:ascii="Times New Roman" w:hAnsi="Times New Roman"/>
          <w:b/>
          <w:bCs/>
          <w:sz w:val="28"/>
          <w:szCs w:val="28"/>
        </w:rPr>
        <w:t>КАМЕНСКОГО МУНИЦИПАЛЬНОГО РАЙОНА</w:t>
      </w:r>
    </w:p>
    <w:p w:rsidR="00116EE3" w:rsidRPr="00C20126" w:rsidRDefault="00116EE3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20126">
        <w:rPr>
          <w:rFonts w:ascii="Times New Roman" w:hAnsi="Times New Roman"/>
          <w:b/>
          <w:bCs/>
          <w:sz w:val="28"/>
          <w:szCs w:val="28"/>
        </w:rPr>
        <w:t>ВОРОНЕЖСКОЙ ОБЛАСТИ</w:t>
      </w:r>
    </w:p>
    <w:p w:rsidR="00116EE3" w:rsidRPr="00C20126" w:rsidRDefault="00116EE3" w:rsidP="005923F6">
      <w:pPr>
        <w:shd w:val="clear" w:color="auto" w:fill="FFFFFF"/>
        <w:ind w:firstLine="709"/>
        <w:rPr>
          <w:rFonts w:ascii="Times New Roman" w:hAnsi="Times New Roman"/>
          <w:bCs/>
          <w:sz w:val="28"/>
          <w:szCs w:val="28"/>
        </w:rPr>
      </w:pPr>
    </w:p>
    <w:p w:rsidR="00116EE3" w:rsidRPr="00C20126" w:rsidRDefault="00116EE3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C20126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116EE3" w:rsidRPr="00C20126" w:rsidRDefault="00116EE3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16EE3" w:rsidRPr="00C20126" w:rsidRDefault="004C3F33" w:rsidP="004C3F33">
      <w:pPr>
        <w:shd w:val="clear" w:color="auto" w:fill="FFFFFF"/>
        <w:tabs>
          <w:tab w:val="left" w:pos="6285"/>
        </w:tabs>
        <w:ind w:firstLine="0"/>
        <w:rPr>
          <w:rFonts w:ascii="Times New Roman" w:hAnsi="Times New Roman"/>
          <w:bCs/>
          <w:sz w:val="28"/>
          <w:szCs w:val="28"/>
        </w:rPr>
      </w:pPr>
      <w:r w:rsidRPr="00C20126">
        <w:rPr>
          <w:rFonts w:ascii="Times New Roman" w:hAnsi="Times New Roman"/>
          <w:bCs/>
          <w:sz w:val="28"/>
          <w:szCs w:val="28"/>
        </w:rPr>
        <w:t>о</w:t>
      </w:r>
      <w:r w:rsidR="00116EE3" w:rsidRPr="00C20126">
        <w:rPr>
          <w:rFonts w:ascii="Times New Roman" w:hAnsi="Times New Roman"/>
          <w:bCs/>
          <w:sz w:val="28"/>
          <w:szCs w:val="28"/>
        </w:rPr>
        <w:t>т</w:t>
      </w:r>
      <w:r w:rsidRPr="00C20126">
        <w:rPr>
          <w:rFonts w:ascii="Times New Roman" w:hAnsi="Times New Roman"/>
          <w:bCs/>
          <w:sz w:val="28"/>
          <w:szCs w:val="28"/>
        </w:rPr>
        <w:t xml:space="preserve"> </w:t>
      </w:r>
      <w:r w:rsidR="00594A60">
        <w:rPr>
          <w:rFonts w:ascii="Times New Roman" w:hAnsi="Times New Roman"/>
          <w:bCs/>
          <w:sz w:val="28"/>
          <w:szCs w:val="28"/>
        </w:rPr>
        <w:t xml:space="preserve">  2</w:t>
      </w:r>
      <w:bookmarkStart w:id="0" w:name="_GoBack"/>
      <w:bookmarkEnd w:id="0"/>
      <w:r w:rsidR="00CF1508">
        <w:rPr>
          <w:rFonts w:ascii="Times New Roman" w:hAnsi="Times New Roman"/>
          <w:bCs/>
          <w:sz w:val="28"/>
          <w:szCs w:val="28"/>
        </w:rPr>
        <w:t xml:space="preserve">7  февраля </w:t>
      </w:r>
      <w:r w:rsidR="00167D6B" w:rsidRPr="00C20126">
        <w:rPr>
          <w:rFonts w:ascii="Times New Roman" w:hAnsi="Times New Roman"/>
          <w:bCs/>
          <w:sz w:val="28"/>
          <w:szCs w:val="28"/>
        </w:rPr>
        <w:t xml:space="preserve"> 2018</w:t>
      </w:r>
      <w:r w:rsidR="00116EE3" w:rsidRPr="00C20126">
        <w:rPr>
          <w:rFonts w:ascii="Times New Roman" w:hAnsi="Times New Roman"/>
          <w:bCs/>
          <w:sz w:val="28"/>
          <w:szCs w:val="28"/>
        </w:rPr>
        <w:t xml:space="preserve"> года</w:t>
      </w:r>
      <w:r w:rsidRPr="00C20126">
        <w:rPr>
          <w:rFonts w:ascii="Times New Roman" w:hAnsi="Times New Roman"/>
          <w:bCs/>
          <w:sz w:val="28"/>
          <w:szCs w:val="28"/>
        </w:rPr>
        <w:t xml:space="preserve">  </w:t>
      </w:r>
      <w:r w:rsidR="00116EE3" w:rsidRPr="00C20126">
        <w:rPr>
          <w:rFonts w:ascii="Times New Roman" w:hAnsi="Times New Roman"/>
          <w:bCs/>
          <w:sz w:val="28"/>
          <w:szCs w:val="28"/>
        </w:rPr>
        <w:tab/>
        <w:t xml:space="preserve">                   </w:t>
      </w:r>
      <w:r w:rsidRPr="00C20126">
        <w:rPr>
          <w:rFonts w:ascii="Times New Roman" w:hAnsi="Times New Roman"/>
          <w:bCs/>
          <w:sz w:val="28"/>
          <w:szCs w:val="28"/>
        </w:rPr>
        <w:t xml:space="preserve">                 </w:t>
      </w:r>
      <w:r w:rsidR="00116EE3" w:rsidRPr="00C20126">
        <w:rPr>
          <w:rFonts w:ascii="Times New Roman" w:hAnsi="Times New Roman"/>
          <w:bCs/>
          <w:sz w:val="28"/>
          <w:szCs w:val="28"/>
        </w:rPr>
        <w:t xml:space="preserve">№ </w:t>
      </w:r>
      <w:r w:rsidR="00594A60">
        <w:rPr>
          <w:rFonts w:ascii="Times New Roman" w:hAnsi="Times New Roman"/>
          <w:bCs/>
          <w:sz w:val="28"/>
          <w:szCs w:val="28"/>
        </w:rPr>
        <w:t>103</w:t>
      </w:r>
    </w:p>
    <w:p w:rsidR="00116EE3" w:rsidRPr="00C20126" w:rsidRDefault="00116EE3" w:rsidP="004B3388">
      <w:pPr>
        <w:shd w:val="clear" w:color="auto" w:fill="FFFFFF"/>
        <w:tabs>
          <w:tab w:val="left" w:pos="6285"/>
        </w:tabs>
        <w:rPr>
          <w:rFonts w:ascii="Times New Roman" w:hAnsi="Times New Roman"/>
          <w:b/>
          <w:bCs/>
          <w:sz w:val="28"/>
          <w:szCs w:val="28"/>
        </w:rPr>
      </w:pPr>
    </w:p>
    <w:p w:rsidR="00116EE3" w:rsidRPr="00C20126" w:rsidRDefault="00116EE3" w:rsidP="004B3388">
      <w:pPr>
        <w:shd w:val="clear" w:color="auto" w:fill="FFFFFF"/>
        <w:tabs>
          <w:tab w:val="left" w:pos="6285"/>
        </w:tabs>
        <w:rPr>
          <w:rFonts w:ascii="Times New Roman" w:hAnsi="Times New Roman"/>
          <w:b/>
          <w:bCs/>
          <w:sz w:val="28"/>
          <w:szCs w:val="28"/>
        </w:rPr>
      </w:pPr>
    </w:p>
    <w:p w:rsidR="00116EE3" w:rsidRPr="00F1386A" w:rsidRDefault="00167D6B" w:rsidP="005923F6">
      <w:pPr>
        <w:pStyle w:val="Title"/>
        <w:rPr>
          <w:rFonts w:ascii="Times New Roman" w:hAnsi="Times New Roman" w:cs="Times New Roman"/>
          <w:color w:val="FF0000"/>
          <w:sz w:val="28"/>
          <w:szCs w:val="28"/>
        </w:rPr>
      </w:pPr>
      <w:r w:rsidRPr="00C20126">
        <w:rPr>
          <w:rFonts w:ascii="Times New Roman" w:hAnsi="Times New Roman" w:cs="Times New Roman"/>
          <w:sz w:val="28"/>
          <w:szCs w:val="28"/>
        </w:rPr>
        <w:t>О внесении изменений и дополнений в Программу</w:t>
      </w:r>
      <w:r w:rsidR="00116EE3" w:rsidRPr="00C20126">
        <w:rPr>
          <w:rFonts w:ascii="Times New Roman" w:hAnsi="Times New Roman" w:cs="Times New Roman"/>
          <w:sz w:val="28"/>
          <w:szCs w:val="28"/>
        </w:rPr>
        <w:t xml:space="preserve"> комплексного развития социальной инфраструктуры </w:t>
      </w:r>
      <w:r w:rsidR="00CF1508">
        <w:rPr>
          <w:rFonts w:ascii="Times New Roman" w:hAnsi="Times New Roman" w:cs="Times New Roman"/>
          <w:sz w:val="28"/>
          <w:szCs w:val="28"/>
        </w:rPr>
        <w:t xml:space="preserve">  Дегтяренского </w:t>
      </w:r>
      <w:r w:rsidR="00116EE3" w:rsidRPr="00C20126">
        <w:rPr>
          <w:rFonts w:ascii="Times New Roman" w:hAnsi="Times New Roman" w:cs="Times New Roman"/>
          <w:sz w:val="28"/>
          <w:szCs w:val="28"/>
        </w:rPr>
        <w:t xml:space="preserve"> сельского поселения Каменского</w:t>
      </w:r>
      <w:r w:rsidRPr="00C20126">
        <w:rPr>
          <w:rFonts w:ascii="Times New Roman" w:hAnsi="Times New Roman" w:cs="Times New Roman"/>
          <w:sz w:val="28"/>
          <w:szCs w:val="28"/>
        </w:rPr>
        <w:t xml:space="preserve"> </w:t>
      </w:r>
      <w:r w:rsidR="00116EE3" w:rsidRPr="00C20126">
        <w:rPr>
          <w:rFonts w:ascii="Times New Roman" w:hAnsi="Times New Roman" w:cs="Times New Roman"/>
          <w:sz w:val="28"/>
          <w:szCs w:val="28"/>
        </w:rPr>
        <w:t>муниципального района Воронежской области на 2017-2030 гг.</w:t>
      </w:r>
      <w:r w:rsidR="00F1386A">
        <w:rPr>
          <w:rFonts w:ascii="Times New Roman" w:hAnsi="Times New Roman" w:cs="Times New Roman"/>
          <w:sz w:val="28"/>
          <w:szCs w:val="28"/>
        </w:rPr>
        <w:t xml:space="preserve"> </w:t>
      </w:r>
      <w:r w:rsidR="00F1386A" w:rsidRPr="009C68A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(новая редакция)</w:t>
      </w:r>
    </w:p>
    <w:p w:rsidR="00116EE3" w:rsidRPr="00C20126" w:rsidRDefault="00116EE3" w:rsidP="005923F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p w:rsidR="00116EE3" w:rsidRPr="00C20126" w:rsidRDefault="00C20126" w:rsidP="005923F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C20126">
        <w:rPr>
          <w:rFonts w:ascii="Times New Roman" w:hAnsi="Times New Roman"/>
          <w:sz w:val="28"/>
          <w:szCs w:val="28"/>
        </w:rPr>
        <w:t xml:space="preserve">В соответствии с Экспертным заключением Правового управления Правительства Воронежской </w:t>
      </w:r>
      <w:r w:rsidRPr="009C68A9">
        <w:rPr>
          <w:rFonts w:ascii="Times New Roman" w:hAnsi="Times New Roman"/>
          <w:sz w:val="28"/>
          <w:szCs w:val="28"/>
        </w:rPr>
        <w:t xml:space="preserve">области </w:t>
      </w:r>
      <w:r w:rsidR="006F1842" w:rsidRPr="009C68A9">
        <w:rPr>
          <w:rFonts w:ascii="Times New Roman" w:hAnsi="Times New Roman"/>
          <w:sz w:val="28"/>
          <w:szCs w:val="28"/>
        </w:rPr>
        <w:t xml:space="preserve"> от 29.12.</w:t>
      </w:r>
      <w:r w:rsidRPr="009C68A9">
        <w:rPr>
          <w:rFonts w:ascii="Times New Roman" w:hAnsi="Times New Roman"/>
          <w:sz w:val="28"/>
          <w:szCs w:val="28"/>
        </w:rPr>
        <w:t>2017 г.,</w:t>
      </w:r>
      <w:r w:rsidR="00116EE3" w:rsidRPr="00C20126">
        <w:rPr>
          <w:rFonts w:ascii="Times New Roman" w:hAnsi="Times New Roman"/>
          <w:sz w:val="28"/>
          <w:szCs w:val="28"/>
        </w:rPr>
        <w:t xml:space="preserve"> постановлением Правительства РФ от 01.10.2015 № 1050 «Об утверждении требований к комплексным программам развития социальной инфраструктуры», руководствуясь Уставом поселения, Совет народных депутатов </w:t>
      </w:r>
      <w:r w:rsidR="00CF1508">
        <w:rPr>
          <w:rFonts w:ascii="Times New Roman" w:hAnsi="Times New Roman"/>
          <w:sz w:val="28"/>
          <w:szCs w:val="28"/>
        </w:rPr>
        <w:t xml:space="preserve">  Дегтяренского </w:t>
      </w:r>
      <w:r w:rsidR="00116EE3" w:rsidRPr="00C20126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C20126" w:rsidRPr="00C20126" w:rsidRDefault="00C20126" w:rsidP="005923F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p w:rsidR="00116EE3" w:rsidRPr="00C20126" w:rsidRDefault="00116EE3" w:rsidP="005923F6">
      <w:pPr>
        <w:shd w:val="clear" w:color="auto" w:fill="FFFFFF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20126">
        <w:rPr>
          <w:rFonts w:ascii="Times New Roman" w:hAnsi="Times New Roman"/>
          <w:b/>
          <w:sz w:val="28"/>
          <w:szCs w:val="28"/>
        </w:rPr>
        <w:t>РЕШИЛ:</w:t>
      </w:r>
    </w:p>
    <w:p w:rsidR="00C20126" w:rsidRDefault="00116EE3" w:rsidP="00C2012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  <w:r w:rsidRPr="00C20126">
        <w:rPr>
          <w:rFonts w:ascii="Times New Roman" w:hAnsi="Times New Roman"/>
          <w:sz w:val="28"/>
          <w:szCs w:val="28"/>
        </w:rPr>
        <w:t>1</w:t>
      </w:r>
      <w:r w:rsidRPr="00F1386A">
        <w:rPr>
          <w:rFonts w:ascii="Times New Roman" w:hAnsi="Times New Roman"/>
          <w:sz w:val="28"/>
          <w:szCs w:val="28"/>
        </w:rPr>
        <w:t>.</w:t>
      </w:r>
      <w:r w:rsidR="00C20126" w:rsidRPr="00F1386A">
        <w:rPr>
          <w:rFonts w:cs="Arial"/>
          <w:lang w:eastAsia="en-US"/>
        </w:rPr>
        <w:t xml:space="preserve"> </w:t>
      </w:r>
      <w:r w:rsidR="00F1386A" w:rsidRPr="00F1386A">
        <w:rPr>
          <w:rFonts w:ascii="Times New Roman" w:hAnsi="Times New Roman"/>
          <w:sz w:val="28"/>
          <w:szCs w:val="28"/>
          <w:lang w:eastAsia="en-US"/>
        </w:rPr>
        <w:t xml:space="preserve">Внести изменения и дополнения в </w:t>
      </w:r>
      <w:r w:rsidR="00F1386A">
        <w:rPr>
          <w:rFonts w:ascii="Times New Roman" w:hAnsi="Times New Roman"/>
          <w:sz w:val="28"/>
          <w:szCs w:val="28"/>
          <w:lang w:eastAsia="en-US"/>
        </w:rPr>
        <w:t>П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>рограмму комплексного раз</w:t>
      </w:r>
      <w:r w:rsidR="00CF1508">
        <w:rPr>
          <w:rFonts w:ascii="Times New Roman" w:hAnsi="Times New Roman"/>
          <w:sz w:val="28"/>
          <w:szCs w:val="28"/>
          <w:lang w:eastAsia="en-US"/>
        </w:rPr>
        <w:t>вития социальной инфраструктуры  Дегтяренского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 </w:t>
      </w:r>
      <w:r w:rsidR="00C20126">
        <w:rPr>
          <w:rFonts w:ascii="Times New Roman" w:hAnsi="Times New Roman"/>
          <w:sz w:val="28"/>
          <w:szCs w:val="28"/>
          <w:lang w:eastAsia="en-US"/>
        </w:rPr>
        <w:t>Каменского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 </w:t>
      </w:r>
      <w:r w:rsidR="00C20126">
        <w:rPr>
          <w:rFonts w:ascii="Times New Roman" w:hAnsi="Times New Roman"/>
          <w:sz w:val="28"/>
          <w:szCs w:val="28"/>
          <w:lang w:eastAsia="en-US"/>
        </w:rPr>
        <w:t>Воронежской области на 2017-2030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годы, </w:t>
      </w:r>
      <w:proofErr w:type="gramStart"/>
      <w:r w:rsidR="00C20126" w:rsidRPr="00C20126">
        <w:rPr>
          <w:rFonts w:ascii="Times New Roman" w:hAnsi="Times New Roman"/>
          <w:sz w:val="28"/>
          <w:szCs w:val="28"/>
          <w:lang w:eastAsia="en-US"/>
        </w:rPr>
        <w:t>утвержденную</w:t>
      </w:r>
      <w:proofErr w:type="gramEnd"/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решением Совета народных депутатов </w:t>
      </w:r>
      <w:r w:rsidR="00CF1508">
        <w:rPr>
          <w:rFonts w:ascii="Times New Roman" w:hAnsi="Times New Roman"/>
          <w:sz w:val="28"/>
          <w:szCs w:val="28"/>
          <w:lang w:eastAsia="en-US"/>
        </w:rPr>
        <w:t xml:space="preserve">Дегтяренского 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сельского поселения </w:t>
      </w:r>
      <w:r w:rsidR="00C20126">
        <w:rPr>
          <w:rFonts w:ascii="Times New Roman" w:hAnsi="Times New Roman"/>
          <w:sz w:val="28"/>
          <w:szCs w:val="28"/>
          <w:lang w:eastAsia="en-US"/>
        </w:rPr>
        <w:t>Каменского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муниципального района </w:t>
      </w:r>
      <w:r w:rsidR="00A33487" w:rsidRPr="009C68A9">
        <w:rPr>
          <w:rFonts w:ascii="Times New Roman" w:hAnsi="Times New Roman"/>
          <w:sz w:val="28"/>
          <w:szCs w:val="28"/>
          <w:shd w:val="clear" w:color="auto" w:fill="FFFFFF" w:themeFill="background1"/>
          <w:lang w:eastAsia="en-US"/>
        </w:rPr>
        <w:t>от  10.11.2017 г. № 88</w:t>
      </w:r>
      <w:r w:rsidR="00A33487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C20126" w:rsidRPr="00C20126">
        <w:rPr>
          <w:rFonts w:ascii="Times New Roman" w:hAnsi="Times New Roman"/>
          <w:sz w:val="28"/>
          <w:szCs w:val="28"/>
          <w:lang w:eastAsia="en-US"/>
        </w:rPr>
        <w:t xml:space="preserve"> «</w:t>
      </w:r>
      <w:r w:rsidR="00C20126" w:rsidRPr="00C20126">
        <w:rPr>
          <w:rFonts w:ascii="Times New Roman" w:hAnsi="Times New Roman"/>
          <w:sz w:val="28"/>
          <w:szCs w:val="28"/>
        </w:rPr>
        <w:t>О</w:t>
      </w:r>
      <w:r w:rsidR="00DB5A6C">
        <w:rPr>
          <w:rFonts w:ascii="Times New Roman" w:hAnsi="Times New Roman"/>
          <w:sz w:val="28"/>
          <w:szCs w:val="28"/>
        </w:rPr>
        <w:t>б</w:t>
      </w:r>
      <w:r w:rsidR="00C20126" w:rsidRPr="00C20126">
        <w:rPr>
          <w:rFonts w:ascii="Times New Roman" w:hAnsi="Times New Roman"/>
          <w:sz w:val="28"/>
          <w:szCs w:val="28"/>
        </w:rPr>
        <w:t xml:space="preserve"> </w:t>
      </w:r>
      <w:r w:rsidR="00DB5A6C">
        <w:rPr>
          <w:rFonts w:ascii="Times New Roman" w:hAnsi="Times New Roman"/>
          <w:sz w:val="28"/>
          <w:szCs w:val="28"/>
        </w:rPr>
        <w:t>утверждении</w:t>
      </w:r>
      <w:r w:rsidR="00C20126" w:rsidRPr="00C20126">
        <w:rPr>
          <w:rFonts w:ascii="Times New Roman" w:hAnsi="Times New Roman"/>
          <w:sz w:val="28"/>
          <w:szCs w:val="28"/>
        </w:rPr>
        <w:t xml:space="preserve"> программы комплексного развития социальной инфраструктуры </w:t>
      </w:r>
      <w:r w:rsidR="00A33487">
        <w:rPr>
          <w:rFonts w:ascii="Times New Roman" w:hAnsi="Times New Roman"/>
          <w:sz w:val="28"/>
          <w:szCs w:val="28"/>
        </w:rPr>
        <w:t xml:space="preserve"> Дегтяренского </w:t>
      </w:r>
      <w:r w:rsidR="00C20126" w:rsidRPr="00C20126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DB5A6C">
        <w:rPr>
          <w:rFonts w:ascii="Times New Roman" w:hAnsi="Times New Roman"/>
          <w:sz w:val="28"/>
          <w:szCs w:val="28"/>
        </w:rPr>
        <w:t>Каменского</w:t>
      </w:r>
      <w:r w:rsidR="00C20126" w:rsidRPr="00C20126">
        <w:rPr>
          <w:rFonts w:ascii="Times New Roman" w:hAnsi="Times New Roman"/>
          <w:sz w:val="28"/>
          <w:szCs w:val="28"/>
        </w:rPr>
        <w:t xml:space="preserve"> муниципального района Воронежской области на </w:t>
      </w:r>
      <w:r w:rsidR="00DB5A6C">
        <w:rPr>
          <w:rFonts w:ascii="Times New Roman" w:hAnsi="Times New Roman"/>
          <w:sz w:val="28"/>
          <w:szCs w:val="28"/>
        </w:rPr>
        <w:t>2017 - 2030 гг.</w:t>
      </w:r>
      <w:r w:rsidR="00F1386A">
        <w:rPr>
          <w:rFonts w:ascii="Times New Roman" w:hAnsi="Times New Roman"/>
          <w:sz w:val="28"/>
          <w:szCs w:val="28"/>
        </w:rPr>
        <w:t>»</w:t>
      </w:r>
      <w:r w:rsidR="00C20126" w:rsidRPr="00C20126">
        <w:rPr>
          <w:rFonts w:ascii="Times New Roman" w:hAnsi="Times New Roman"/>
          <w:sz w:val="28"/>
          <w:szCs w:val="28"/>
        </w:rPr>
        <w:t xml:space="preserve"> </w:t>
      </w:r>
      <w:r w:rsidR="00F1386A" w:rsidRPr="009C68A9">
        <w:rPr>
          <w:rFonts w:ascii="Times New Roman" w:hAnsi="Times New Roman"/>
          <w:sz w:val="28"/>
          <w:szCs w:val="28"/>
        </w:rPr>
        <w:t>(новая редакция)</w:t>
      </w:r>
    </w:p>
    <w:p w:rsidR="00116EE3" w:rsidRPr="00C20126" w:rsidRDefault="00C20126" w:rsidP="00C20126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116EE3" w:rsidRPr="00C20126">
        <w:rPr>
          <w:rFonts w:ascii="Times New Roman" w:hAnsi="Times New Roman"/>
          <w:sz w:val="28"/>
          <w:szCs w:val="28"/>
        </w:rPr>
        <w:t xml:space="preserve">2. Обнародовать настоящее решение на территории </w:t>
      </w:r>
      <w:r w:rsidR="00A33487">
        <w:rPr>
          <w:rFonts w:ascii="Times New Roman" w:hAnsi="Times New Roman"/>
          <w:sz w:val="28"/>
          <w:szCs w:val="28"/>
        </w:rPr>
        <w:t xml:space="preserve"> Дегтяренского</w:t>
      </w:r>
      <w:r w:rsidR="00116EE3" w:rsidRPr="00C20126">
        <w:rPr>
          <w:rFonts w:ascii="Times New Roman" w:hAnsi="Times New Roman"/>
          <w:sz w:val="28"/>
          <w:szCs w:val="28"/>
        </w:rPr>
        <w:t xml:space="preserve"> сельского поселения и разместить на официальном сайте поселения в сети  Интернет.</w:t>
      </w:r>
    </w:p>
    <w:p w:rsidR="00116EE3" w:rsidRPr="00C20126" w:rsidRDefault="00116EE3" w:rsidP="000B18FB">
      <w:pPr>
        <w:ind w:left="567" w:firstLine="0"/>
        <w:rPr>
          <w:rFonts w:ascii="Times New Roman" w:hAnsi="Times New Roman"/>
          <w:sz w:val="28"/>
          <w:szCs w:val="28"/>
        </w:rPr>
      </w:pPr>
      <w:r w:rsidRPr="00C20126">
        <w:rPr>
          <w:rFonts w:ascii="Times New Roman" w:hAnsi="Times New Roman"/>
          <w:sz w:val="28"/>
          <w:szCs w:val="28"/>
        </w:rPr>
        <w:t>3. Настоящее   решение  вступает   в   силу   со   дня  его принятия.</w:t>
      </w:r>
    </w:p>
    <w:p w:rsidR="00116EE3" w:rsidRPr="00C20126" w:rsidRDefault="00116EE3" w:rsidP="000B18FB">
      <w:pPr>
        <w:ind w:left="567" w:firstLine="0"/>
        <w:rPr>
          <w:rFonts w:ascii="Times New Roman" w:hAnsi="Times New Roman"/>
          <w:sz w:val="28"/>
          <w:szCs w:val="28"/>
        </w:rPr>
      </w:pPr>
    </w:p>
    <w:p w:rsidR="00116EE3" w:rsidRPr="00C20126" w:rsidRDefault="00116EE3" w:rsidP="00534004">
      <w:pPr>
        <w:rPr>
          <w:rFonts w:ascii="Times New Roman" w:hAnsi="Times New Roman"/>
          <w:sz w:val="28"/>
          <w:szCs w:val="28"/>
        </w:rPr>
      </w:pPr>
    </w:p>
    <w:p w:rsidR="00116EE3" w:rsidRPr="00C20126" w:rsidRDefault="00116EE3" w:rsidP="005923F6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7"/>
        <w:gridCol w:w="4927"/>
      </w:tblGrid>
      <w:tr w:rsidR="00116EE3" w:rsidRPr="00C20126" w:rsidTr="008B2D2A">
        <w:tc>
          <w:tcPr>
            <w:tcW w:w="4927" w:type="dxa"/>
          </w:tcPr>
          <w:p w:rsidR="00116EE3" w:rsidRPr="00C20126" w:rsidRDefault="00116EE3" w:rsidP="008B2D2A">
            <w:pPr>
              <w:shd w:val="clear" w:color="auto" w:fill="FFFFFF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16EE3" w:rsidRPr="00C20126" w:rsidRDefault="00116EE3" w:rsidP="008B2D2A">
            <w:pPr>
              <w:shd w:val="clear" w:color="auto" w:fill="FFFFFF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116EE3" w:rsidRPr="00C20126" w:rsidRDefault="00116EE3" w:rsidP="008B2D2A">
            <w:pPr>
              <w:shd w:val="clear" w:color="auto" w:fill="FFFFFF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0126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A33487">
              <w:rPr>
                <w:rFonts w:ascii="Times New Roman" w:hAnsi="Times New Roman"/>
                <w:sz w:val="28"/>
                <w:szCs w:val="28"/>
              </w:rPr>
              <w:t xml:space="preserve"> Дегтяренского</w:t>
            </w:r>
            <w:r w:rsidRPr="00C201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6EE3" w:rsidRPr="00C20126" w:rsidRDefault="00116EE3" w:rsidP="008B2D2A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20126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927" w:type="dxa"/>
          </w:tcPr>
          <w:p w:rsidR="00116EE3" w:rsidRPr="00C20126" w:rsidRDefault="00116EE3" w:rsidP="008B2D2A">
            <w:pPr>
              <w:shd w:val="clear" w:color="auto" w:fill="FFFFFF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116EE3" w:rsidRPr="00C20126" w:rsidRDefault="00116EE3" w:rsidP="008B2D2A">
            <w:pPr>
              <w:shd w:val="clear" w:color="auto" w:fill="FFFFFF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116EE3" w:rsidRPr="00C20126" w:rsidRDefault="00116EE3" w:rsidP="008B2D2A">
            <w:pPr>
              <w:shd w:val="clear" w:color="auto" w:fill="FFFFFF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116EE3" w:rsidRPr="00C20126" w:rsidRDefault="0057129B" w:rsidP="008B2D2A">
            <w:pPr>
              <w:shd w:val="clear" w:color="auto" w:fill="FFFFFF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33487">
              <w:rPr>
                <w:rFonts w:ascii="Times New Roman" w:hAnsi="Times New Roman"/>
                <w:sz w:val="28"/>
                <w:szCs w:val="28"/>
              </w:rPr>
              <w:t xml:space="preserve">                         </w:t>
            </w:r>
            <w:proofErr w:type="spellStart"/>
            <w:r w:rsidR="00A33487">
              <w:rPr>
                <w:rFonts w:ascii="Times New Roman" w:hAnsi="Times New Roman"/>
                <w:sz w:val="28"/>
                <w:szCs w:val="28"/>
              </w:rPr>
              <w:t>С.И.Савченко</w:t>
            </w:r>
            <w:proofErr w:type="spellEnd"/>
            <w:r w:rsidR="00A334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16EE3" w:rsidRPr="00C20126" w:rsidRDefault="00116EE3" w:rsidP="0057129B">
            <w:pPr>
              <w:shd w:val="clear" w:color="auto" w:fill="FFFFFF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2012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4C3F33" w:rsidRPr="00C20126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57129B">
              <w:rPr>
                <w:rFonts w:ascii="Times New Roman" w:hAnsi="Times New Roman"/>
                <w:sz w:val="28"/>
                <w:szCs w:val="28"/>
              </w:rPr>
              <w:t xml:space="preserve">                           </w:t>
            </w:r>
          </w:p>
        </w:tc>
      </w:tr>
    </w:tbl>
    <w:p w:rsidR="00DB5A6C" w:rsidRDefault="00DB5A6C" w:rsidP="00DB5A6C">
      <w:pPr>
        <w:shd w:val="clear" w:color="auto" w:fill="FFFFFF"/>
        <w:ind w:firstLine="0"/>
        <w:rPr>
          <w:rFonts w:cs="Arial"/>
        </w:rPr>
      </w:pPr>
    </w:p>
    <w:p w:rsidR="00870392" w:rsidRDefault="00870392" w:rsidP="005923F6">
      <w:pPr>
        <w:shd w:val="clear" w:color="auto" w:fill="FFFFFF"/>
        <w:ind w:firstLine="4820"/>
        <w:rPr>
          <w:rFonts w:cs="Arial"/>
        </w:rPr>
      </w:pPr>
    </w:p>
    <w:sectPr w:rsidR="00870392" w:rsidSect="00C55CC4">
      <w:pgSz w:w="11906" w:h="16838"/>
      <w:pgMar w:top="993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386" w:rsidRDefault="00874386" w:rsidP="007E7B6D">
      <w:r>
        <w:separator/>
      </w:r>
    </w:p>
  </w:endnote>
  <w:endnote w:type="continuationSeparator" w:id="0">
    <w:p w:rsidR="00874386" w:rsidRDefault="00874386" w:rsidP="007E7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386" w:rsidRDefault="00874386" w:rsidP="007E7B6D">
      <w:r>
        <w:separator/>
      </w:r>
    </w:p>
  </w:footnote>
  <w:footnote w:type="continuationSeparator" w:id="0">
    <w:p w:rsidR="00874386" w:rsidRDefault="00874386" w:rsidP="007E7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BA0B77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2CC5A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746EA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D98C6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56847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C6C5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58F3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93092D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C489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622B6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1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C50"/>
    <w:rsid w:val="00050AE4"/>
    <w:rsid w:val="0006116F"/>
    <w:rsid w:val="000679F7"/>
    <w:rsid w:val="00090E19"/>
    <w:rsid w:val="00096A9C"/>
    <w:rsid w:val="000B18FB"/>
    <w:rsid w:val="000B7C3C"/>
    <w:rsid w:val="000D7F83"/>
    <w:rsid w:val="000E5DD6"/>
    <w:rsid w:val="00116EE3"/>
    <w:rsid w:val="00124D70"/>
    <w:rsid w:val="00126326"/>
    <w:rsid w:val="0015375B"/>
    <w:rsid w:val="00167D6B"/>
    <w:rsid w:val="0019016E"/>
    <w:rsid w:val="001B51E5"/>
    <w:rsid w:val="001E4946"/>
    <w:rsid w:val="001F047E"/>
    <w:rsid w:val="00253C52"/>
    <w:rsid w:val="0025449B"/>
    <w:rsid w:val="002728FD"/>
    <w:rsid w:val="00273498"/>
    <w:rsid w:val="00277E89"/>
    <w:rsid w:val="00281418"/>
    <w:rsid w:val="00283211"/>
    <w:rsid w:val="002A4AA2"/>
    <w:rsid w:val="002C471B"/>
    <w:rsid w:val="00327699"/>
    <w:rsid w:val="00331EC6"/>
    <w:rsid w:val="00340FEB"/>
    <w:rsid w:val="003442EA"/>
    <w:rsid w:val="00370F86"/>
    <w:rsid w:val="00372A3B"/>
    <w:rsid w:val="0038237B"/>
    <w:rsid w:val="003C4935"/>
    <w:rsid w:val="003C61A1"/>
    <w:rsid w:val="003F57C9"/>
    <w:rsid w:val="003F7C58"/>
    <w:rsid w:val="00423A5E"/>
    <w:rsid w:val="00437199"/>
    <w:rsid w:val="0044790D"/>
    <w:rsid w:val="00463B96"/>
    <w:rsid w:val="004809BD"/>
    <w:rsid w:val="00481F88"/>
    <w:rsid w:val="004B3388"/>
    <w:rsid w:val="004B4C5D"/>
    <w:rsid w:val="004C3F33"/>
    <w:rsid w:val="004E0AAF"/>
    <w:rsid w:val="004E1657"/>
    <w:rsid w:val="00503C50"/>
    <w:rsid w:val="00513571"/>
    <w:rsid w:val="00515785"/>
    <w:rsid w:val="00517674"/>
    <w:rsid w:val="00522A9D"/>
    <w:rsid w:val="005323F2"/>
    <w:rsid w:val="00534004"/>
    <w:rsid w:val="005529E2"/>
    <w:rsid w:val="00557DEB"/>
    <w:rsid w:val="0056397A"/>
    <w:rsid w:val="0057129B"/>
    <w:rsid w:val="005923F6"/>
    <w:rsid w:val="00593195"/>
    <w:rsid w:val="00594A60"/>
    <w:rsid w:val="005A104B"/>
    <w:rsid w:val="005C0CF8"/>
    <w:rsid w:val="005E3C7A"/>
    <w:rsid w:val="005F250C"/>
    <w:rsid w:val="005F5C80"/>
    <w:rsid w:val="00601398"/>
    <w:rsid w:val="006023CC"/>
    <w:rsid w:val="00617A40"/>
    <w:rsid w:val="00621F6F"/>
    <w:rsid w:val="00663C5D"/>
    <w:rsid w:val="006B1D12"/>
    <w:rsid w:val="006C35FE"/>
    <w:rsid w:val="006F099E"/>
    <w:rsid w:val="006F1842"/>
    <w:rsid w:val="006F1ABC"/>
    <w:rsid w:val="00704283"/>
    <w:rsid w:val="00730040"/>
    <w:rsid w:val="0073120C"/>
    <w:rsid w:val="00761078"/>
    <w:rsid w:val="00764E9F"/>
    <w:rsid w:val="00766479"/>
    <w:rsid w:val="00771DF7"/>
    <w:rsid w:val="0077300B"/>
    <w:rsid w:val="00780FDD"/>
    <w:rsid w:val="007827CD"/>
    <w:rsid w:val="00783657"/>
    <w:rsid w:val="00793AC8"/>
    <w:rsid w:val="007B35B8"/>
    <w:rsid w:val="007C0D00"/>
    <w:rsid w:val="007D269F"/>
    <w:rsid w:val="007D58D0"/>
    <w:rsid w:val="007E0ED1"/>
    <w:rsid w:val="007E7B6D"/>
    <w:rsid w:val="007F16BC"/>
    <w:rsid w:val="00816BD3"/>
    <w:rsid w:val="008213DA"/>
    <w:rsid w:val="00825F57"/>
    <w:rsid w:val="00827FA8"/>
    <w:rsid w:val="0085150C"/>
    <w:rsid w:val="00851908"/>
    <w:rsid w:val="00855781"/>
    <w:rsid w:val="008621FC"/>
    <w:rsid w:val="00863535"/>
    <w:rsid w:val="0086697A"/>
    <w:rsid w:val="00870392"/>
    <w:rsid w:val="00871EDD"/>
    <w:rsid w:val="00874386"/>
    <w:rsid w:val="00876F1C"/>
    <w:rsid w:val="00877B9D"/>
    <w:rsid w:val="00883810"/>
    <w:rsid w:val="00897A0E"/>
    <w:rsid w:val="008A2421"/>
    <w:rsid w:val="008B2D2A"/>
    <w:rsid w:val="008F1859"/>
    <w:rsid w:val="008F47F1"/>
    <w:rsid w:val="00961B75"/>
    <w:rsid w:val="009844CA"/>
    <w:rsid w:val="009B1AF3"/>
    <w:rsid w:val="009B23F1"/>
    <w:rsid w:val="009C68A9"/>
    <w:rsid w:val="009C7C2A"/>
    <w:rsid w:val="009D2A71"/>
    <w:rsid w:val="009E1F30"/>
    <w:rsid w:val="00A11331"/>
    <w:rsid w:val="00A16498"/>
    <w:rsid w:val="00A25C66"/>
    <w:rsid w:val="00A33487"/>
    <w:rsid w:val="00A44026"/>
    <w:rsid w:val="00A51498"/>
    <w:rsid w:val="00A83BA4"/>
    <w:rsid w:val="00AA61FD"/>
    <w:rsid w:val="00AB579D"/>
    <w:rsid w:val="00AD0899"/>
    <w:rsid w:val="00B22DCD"/>
    <w:rsid w:val="00B339F4"/>
    <w:rsid w:val="00B33B89"/>
    <w:rsid w:val="00B44F2D"/>
    <w:rsid w:val="00B547D0"/>
    <w:rsid w:val="00B6266B"/>
    <w:rsid w:val="00B640C0"/>
    <w:rsid w:val="00B722E1"/>
    <w:rsid w:val="00B9548B"/>
    <w:rsid w:val="00BA4241"/>
    <w:rsid w:val="00BC0426"/>
    <w:rsid w:val="00BC238F"/>
    <w:rsid w:val="00C20126"/>
    <w:rsid w:val="00C221AA"/>
    <w:rsid w:val="00C334AC"/>
    <w:rsid w:val="00C43D5C"/>
    <w:rsid w:val="00C4411D"/>
    <w:rsid w:val="00C45DB8"/>
    <w:rsid w:val="00C55CC4"/>
    <w:rsid w:val="00C57DCB"/>
    <w:rsid w:val="00C70FAB"/>
    <w:rsid w:val="00C96310"/>
    <w:rsid w:val="00C97652"/>
    <w:rsid w:val="00CB1AEC"/>
    <w:rsid w:val="00CE5983"/>
    <w:rsid w:val="00CF1508"/>
    <w:rsid w:val="00D03F56"/>
    <w:rsid w:val="00D1182B"/>
    <w:rsid w:val="00D24317"/>
    <w:rsid w:val="00D40A45"/>
    <w:rsid w:val="00D44CBF"/>
    <w:rsid w:val="00D60841"/>
    <w:rsid w:val="00D63276"/>
    <w:rsid w:val="00D643E9"/>
    <w:rsid w:val="00D84789"/>
    <w:rsid w:val="00D94769"/>
    <w:rsid w:val="00D97E23"/>
    <w:rsid w:val="00DB5A6C"/>
    <w:rsid w:val="00DC36DA"/>
    <w:rsid w:val="00DD4D7D"/>
    <w:rsid w:val="00DE4EA9"/>
    <w:rsid w:val="00DF100D"/>
    <w:rsid w:val="00E133D5"/>
    <w:rsid w:val="00E252F9"/>
    <w:rsid w:val="00E30E17"/>
    <w:rsid w:val="00E4092B"/>
    <w:rsid w:val="00E75054"/>
    <w:rsid w:val="00E93C10"/>
    <w:rsid w:val="00E93DDD"/>
    <w:rsid w:val="00EB7E0C"/>
    <w:rsid w:val="00EC7DF8"/>
    <w:rsid w:val="00F02317"/>
    <w:rsid w:val="00F1386A"/>
    <w:rsid w:val="00F24380"/>
    <w:rsid w:val="00F24B44"/>
    <w:rsid w:val="00F26EC7"/>
    <w:rsid w:val="00F3135F"/>
    <w:rsid w:val="00F52193"/>
    <w:rsid w:val="00F84A9B"/>
    <w:rsid w:val="00F86AE9"/>
    <w:rsid w:val="00F96702"/>
    <w:rsid w:val="00FA7310"/>
    <w:rsid w:val="00FB0B11"/>
    <w:rsid w:val="00FB540E"/>
    <w:rsid w:val="00FC4BAE"/>
    <w:rsid w:val="00FC691D"/>
    <w:rsid w:val="00FD6B79"/>
    <w:rsid w:val="00FE335B"/>
    <w:rsid w:val="00FE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3C52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253C52"/>
    <w:pPr>
      <w:jc w:val="center"/>
      <w:outlineLvl w:val="0"/>
    </w:pPr>
    <w:rPr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253C52"/>
    <w:pPr>
      <w:jc w:val="center"/>
      <w:outlineLvl w:val="1"/>
    </w:pPr>
    <w:rPr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9"/>
    <w:qFormat/>
    <w:rsid w:val="00253C52"/>
    <w:pPr>
      <w:outlineLvl w:val="2"/>
    </w:pPr>
    <w:rPr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253C52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9"/>
    <w:locked/>
    <w:rsid w:val="005923F6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5923F6"/>
    <w:rPr>
      <w:rFonts w:ascii="Arial" w:hAnsi="Arial" w:cs="Times New Roman"/>
      <w:b/>
      <w:sz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5923F6"/>
    <w:rPr>
      <w:rFonts w:ascii="Arial" w:hAnsi="Arial" w:cs="Times New Roman"/>
      <w:b/>
      <w:sz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locked/>
    <w:rsid w:val="005923F6"/>
    <w:rPr>
      <w:rFonts w:ascii="Arial" w:hAnsi="Arial" w:cs="Times New Roman"/>
      <w:b/>
      <w:sz w:val="28"/>
    </w:rPr>
  </w:style>
  <w:style w:type="paragraph" w:styleId="a3">
    <w:name w:val="Normal (Web)"/>
    <w:basedOn w:val="a"/>
    <w:uiPriority w:val="99"/>
    <w:semiHidden/>
    <w:rsid w:val="00503C50"/>
    <w:pPr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basedOn w:val="a0"/>
    <w:uiPriority w:val="99"/>
    <w:qFormat/>
    <w:rsid w:val="00503C50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3C50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2728FD"/>
    <w:rPr>
      <w:rFonts w:ascii="Segoe UI" w:eastAsia="Calibri" w:hAnsi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728FD"/>
    <w:rPr>
      <w:rFonts w:ascii="Segoe UI" w:hAnsi="Segoe UI" w:cs="Times New Roman"/>
      <w:sz w:val="18"/>
      <w:lang w:eastAsia="en-US"/>
    </w:rPr>
  </w:style>
  <w:style w:type="character" w:styleId="HTML">
    <w:name w:val="HTML Variable"/>
    <w:aliases w:val="!Ссылки в документе"/>
    <w:basedOn w:val="a0"/>
    <w:uiPriority w:val="99"/>
    <w:rsid w:val="00253C52"/>
    <w:rPr>
      <w:rFonts w:ascii="Arial" w:hAnsi="Arial" w:cs="Times New Roman"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uiPriority w:val="99"/>
    <w:semiHidden/>
    <w:rsid w:val="00253C52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uiPriority w:val="99"/>
    <w:semiHidden/>
    <w:locked/>
    <w:rsid w:val="005923F6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a"/>
    <w:uiPriority w:val="99"/>
    <w:rsid w:val="00253C5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basedOn w:val="a0"/>
    <w:uiPriority w:val="99"/>
    <w:rsid w:val="00253C52"/>
    <w:rPr>
      <w:rFonts w:cs="Times New Roman"/>
      <w:color w:val="0000FF"/>
      <w:u w:val="none"/>
    </w:rPr>
  </w:style>
  <w:style w:type="table" w:styleId="aa">
    <w:name w:val="Table Grid"/>
    <w:basedOn w:val="a1"/>
    <w:uiPriority w:val="99"/>
    <w:rsid w:val="005923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E7B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E7B6D"/>
    <w:rPr>
      <w:rFonts w:ascii="Arial" w:hAnsi="Arial" w:cs="Times New Roman"/>
      <w:sz w:val="24"/>
    </w:rPr>
  </w:style>
  <w:style w:type="paragraph" w:styleId="ad">
    <w:name w:val="footer"/>
    <w:basedOn w:val="a"/>
    <w:link w:val="ae"/>
    <w:uiPriority w:val="99"/>
    <w:rsid w:val="007E7B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7E7B6D"/>
    <w:rPr>
      <w:rFonts w:ascii="Arial" w:hAnsi="Arial" w:cs="Times New Roman"/>
      <w:sz w:val="24"/>
    </w:rPr>
  </w:style>
  <w:style w:type="paragraph" w:customStyle="1" w:styleId="Application">
    <w:name w:val="Application!Приложение"/>
    <w:uiPriority w:val="99"/>
    <w:rsid w:val="00253C52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253C52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253C52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11">
    <w:name w:val="Обычный (веб)1"/>
    <w:basedOn w:val="a"/>
    <w:rsid w:val="00D40A45"/>
    <w:pPr>
      <w:suppressAutoHyphens/>
      <w:spacing w:before="100" w:after="100" w:line="100" w:lineRule="atLeast"/>
    </w:pPr>
    <w:rPr>
      <w:lang w:eastAsia="ar-SA"/>
    </w:rPr>
  </w:style>
  <w:style w:type="paragraph" w:customStyle="1" w:styleId="msonormalcxspmiddle">
    <w:name w:val="msonormalcxspmiddle"/>
    <w:basedOn w:val="a"/>
    <w:rsid w:val="00DB5A6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53C52"/>
    <w:pPr>
      <w:ind w:firstLine="567"/>
      <w:jc w:val="both"/>
    </w:pPr>
    <w:rPr>
      <w:rFonts w:ascii="Arial" w:eastAsia="Times New Roman" w:hAnsi="Arial"/>
      <w:sz w:val="24"/>
      <w:szCs w:val="24"/>
    </w:rPr>
  </w:style>
  <w:style w:type="paragraph" w:styleId="1">
    <w:name w:val="heading 1"/>
    <w:aliases w:val="!Части документа"/>
    <w:basedOn w:val="a"/>
    <w:next w:val="a"/>
    <w:link w:val="10"/>
    <w:uiPriority w:val="99"/>
    <w:qFormat/>
    <w:rsid w:val="00253C52"/>
    <w:pPr>
      <w:jc w:val="center"/>
      <w:outlineLvl w:val="0"/>
    </w:pPr>
    <w:rPr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uiPriority w:val="99"/>
    <w:qFormat/>
    <w:rsid w:val="00253C52"/>
    <w:pPr>
      <w:jc w:val="center"/>
      <w:outlineLvl w:val="1"/>
    </w:pPr>
    <w:rPr>
      <w:b/>
      <w:bCs/>
      <w:iCs/>
      <w:sz w:val="30"/>
      <w:szCs w:val="28"/>
    </w:rPr>
  </w:style>
  <w:style w:type="paragraph" w:styleId="3">
    <w:name w:val="heading 3"/>
    <w:aliases w:val="!Главы документа"/>
    <w:basedOn w:val="a"/>
    <w:link w:val="30"/>
    <w:uiPriority w:val="99"/>
    <w:qFormat/>
    <w:rsid w:val="00253C52"/>
    <w:pPr>
      <w:outlineLvl w:val="2"/>
    </w:pPr>
    <w:rPr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"/>
    <w:link w:val="40"/>
    <w:uiPriority w:val="99"/>
    <w:qFormat/>
    <w:rsid w:val="00253C52"/>
    <w:pPr>
      <w:outlineLvl w:val="3"/>
    </w:pPr>
    <w:rPr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!Части документа Знак"/>
    <w:basedOn w:val="a0"/>
    <w:link w:val="1"/>
    <w:uiPriority w:val="99"/>
    <w:locked/>
    <w:rsid w:val="005923F6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aliases w:val="!Разделы документа Знак"/>
    <w:basedOn w:val="a0"/>
    <w:link w:val="2"/>
    <w:uiPriority w:val="99"/>
    <w:locked/>
    <w:rsid w:val="005923F6"/>
    <w:rPr>
      <w:rFonts w:ascii="Arial" w:hAnsi="Arial" w:cs="Times New Roman"/>
      <w:b/>
      <w:sz w:val="28"/>
    </w:rPr>
  </w:style>
  <w:style w:type="character" w:customStyle="1" w:styleId="30">
    <w:name w:val="Заголовок 3 Знак"/>
    <w:aliases w:val="!Главы документа Знак"/>
    <w:basedOn w:val="a0"/>
    <w:link w:val="3"/>
    <w:uiPriority w:val="99"/>
    <w:locked/>
    <w:rsid w:val="005923F6"/>
    <w:rPr>
      <w:rFonts w:ascii="Arial" w:hAnsi="Arial" w:cs="Times New Roman"/>
      <w:b/>
      <w:sz w:val="26"/>
    </w:rPr>
  </w:style>
  <w:style w:type="character" w:customStyle="1" w:styleId="40">
    <w:name w:val="Заголовок 4 Знак"/>
    <w:aliases w:val="!Параграфы/Статьи документа Знак"/>
    <w:basedOn w:val="a0"/>
    <w:link w:val="4"/>
    <w:uiPriority w:val="99"/>
    <w:locked/>
    <w:rsid w:val="005923F6"/>
    <w:rPr>
      <w:rFonts w:ascii="Arial" w:hAnsi="Arial" w:cs="Times New Roman"/>
      <w:b/>
      <w:sz w:val="28"/>
    </w:rPr>
  </w:style>
  <w:style w:type="paragraph" w:styleId="a3">
    <w:name w:val="Normal (Web)"/>
    <w:basedOn w:val="a"/>
    <w:uiPriority w:val="99"/>
    <w:semiHidden/>
    <w:rsid w:val="00503C50"/>
    <w:pPr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Strong"/>
    <w:basedOn w:val="a0"/>
    <w:uiPriority w:val="99"/>
    <w:qFormat/>
    <w:rsid w:val="00503C50"/>
    <w:rPr>
      <w:rFonts w:cs="Times New Roman"/>
      <w:b/>
    </w:rPr>
  </w:style>
  <w:style w:type="character" w:customStyle="1" w:styleId="apple-converted-space">
    <w:name w:val="apple-converted-space"/>
    <w:basedOn w:val="a0"/>
    <w:uiPriority w:val="99"/>
    <w:rsid w:val="00503C50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2728FD"/>
    <w:rPr>
      <w:rFonts w:ascii="Segoe UI" w:eastAsia="Calibri" w:hAnsi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728FD"/>
    <w:rPr>
      <w:rFonts w:ascii="Segoe UI" w:hAnsi="Segoe UI" w:cs="Times New Roman"/>
      <w:sz w:val="18"/>
      <w:lang w:eastAsia="en-US"/>
    </w:rPr>
  </w:style>
  <w:style w:type="character" w:styleId="HTML">
    <w:name w:val="HTML Variable"/>
    <w:aliases w:val="!Ссылки в документе"/>
    <w:basedOn w:val="a0"/>
    <w:uiPriority w:val="99"/>
    <w:rsid w:val="00253C52"/>
    <w:rPr>
      <w:rFonts w:ascii="Arial" w:hAnsi="Arial" w:cs="Times New Roman"/>
      <w:color w:val="0000FF"/>
      <w:sz w:val="24"/>
      <w:u w:val="none"/>
    </w:rPr>
  </w:style>
  <w:style w:type="paragraph" w:styleId="a7">
    <w:name w:val="annotation text"/>
    <w:aliases w:val="!Равноширинный текст документа"/>
    <w:basedOn w:val="a"/>
    <w:link w:val="a8"/>
    <w:uiPriority w:val="99"/>
    <w:semiHidden/>
    <w:rsid w:val="00253C52"/>
    <w:rPr>
      <w:rFonts w:ascii="Courier" w:hAnsi="Courier"/>
      <w:sz w:val="22"/>
      <w:szCs w:val="20"/>
    </w:rPr>
  </w:style>
  <w:style w:type="character" w:customStyle="1" w:styleId="a8">
    <w:name w:val="Текст примечания Знак"/>
    <w:aliases w:val="!Равноширинный текст документа Знак"/>
    <w:basedOn w:val="a0"/>
    <w:link w:val="a7"/>
    <w:uiPriority w:val="99"/>
    <w:semiHidden/>
    <w:locked/>
    <w:rsid w:val="005923F6"/>
    <w:rPr>
      <w:rFonts w:ascii="Courier" w:hAnsi="Courier" w:cs="Times New Roman"/>
      <w:sz w:val="22"/>
    </w:rPr>
  </w:style>
  <w:style w:type="paragraph" w:customStyle="1" w:styleId="Title">
    <w:name w:val="Title!Название НПА"/>
    <w:basedOn w:val="a"/>
    <w:uiPriority w:val="99"/>
    <w:rsid w:val="00253C5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9">
    <w:name w:val="Hyperlink"/>
    <w:basedOn w:val="a0"/>
    <w:uiPriority w:val="99"/>
    <w:rsid w:val="00253C52"/>
    <w:rPr>
      <w:rFonts w:cs="Times New Roman"/>
      <w:color w:val="0000FF"/>
      <w:u w:val="none"/>
    </w:rPr>
  </w:style>
  <w:style w:type="table" w:styleId="aa">
    <w:name w:val="Table Grid"/>
    <w:basedOn w:val="a1"/>
    <w:uiPriority w:val="99"/>
    <w:rsid w:val="005923F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7E7B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7E7B6D"/>
    <w:rPr>
      <w:rFonts w:ascii="Arial" w:hAnsi="Arial" w:cs="Times New Roman"/>
      <w:sz w:val="24"/>
    </w:rPr>
  </w:style>
  <w:style w:type="paragraph" w:styleId="ad">
    <w:name w:val="footer"/>
    <w:basedOn w:val="a"/>
    <w:link w:val="ae"/>
    <w:uiPriority w:val="99"/>
    <w:rsid w:val="007E7B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7E7B6D"/>
    <w:rPr>
      <w:rFonts w:ascii="Arial" w:hAnsi="Arial" w:cs="Times New Roman"/>
      <w:sz w:val="24"/>
    </w:rPr>
  </w:style>
  <w:style w:type="paragraph" w:customStyle="1" w:styleId="Application">
    <w:name w:val="Application!Приложение"/>
    <w:uiPriority w:val="99"/>
    <w:rsid w:val="00253C52"/>
    <w:pPr>
      <w:spacing w:before="120" w:after="120"/>
      <w:jc w:val="right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uiPriority w:val="99"/>
    <w:rsid w:val="00253C52"/>
    <w:rPr>
      <w:rFonts w:ascii="Arial" w:eastAsia="Times New Roman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uiPriority w:val="99"/>
    <w:rsid w:val="00253C52"/>
    <w:pPr>
      <w:jc w:val="center"/>
    </w:pPr>
    <w:rPr>
      <w:rFonts w:ascii="Arial" w:eastAsia="Times New Roman" w:hAnsi="Arial" w:cs="Arial"/>
      <w:b/>
      <w:bCs/>
      <w:kern w:val="28"/>
      <w:sz w:val="24"/>
      <w:szCs w:val="32"/>
    </w:rPr>
  </w:style>
  <w:style w:type="paragraph" w:customStyle="1" w:styleId="11">
    <w:name w:val="Обычный (веб)1"/>
    <w:basedOn w:val="a"/>
    <w:rsid w:val="00D40A45"/>
    <w:pPr>
      <w:suppressAutoHyphens/>
      <w:spacing w:before="100" w:after="100" w:line="100" w:lineRule="atLeast"/>
    </w:pPr>
    <w:rPr>
      <w:lang w:eastAsia="ar-SA"/>
    </w:rPr>
  </w:style>
  <w:style w:type="paragraph" w:customStyle="1" w:styleId="msonormalcxspmiddle">
    <w:name w:val="msonormalcxspmiddle"/>
    <w:basedOn w:val="a"/>
    <w:rsid w:val="00DB5A6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005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RBCSoft\&#1055;&#1057;%20&#1053;&#1055;&#1040;%20&#1045;&#1057;&#1048;&#1058;&#1054;%20-%20&#1040;&#1056;&#1052;&#1099;\Resources\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styles</Template>
  <TotalTime>14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Бежко Ольга Юрьевна</dc:creator>
  <cp:lastModifiedBy>admin</cp:lastModifiedBy>
  <cp:revision>9</cp:revision>
  <cp:lastPrinted>2017-11-10T06:47:00Z</cp:lastPrinted>
  <dcterms:created xsi:type="dcterms:W3CDTF">2018-02-14T07:19:00Z</dcterms:created>
  <dcterms:modified xsi:type="dcterms:W3CDTF">2018-03-03T06:56:00Z</dcterms:modified>
</cp:coreProperties>
</file>